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5B146DC5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="0017612D" w:rsidRPr="00F31837">
        <w:rPr>
          <w:b/>
          <w:color w:val="FF5200" w:themeColor="accent2"/>
          <w:sz w:val="36"/>
          <w:szCs w:val="36"/>
        </w:rPr>
        <w:t>„Rekonstrukce a doplnění závor na přejezdu P2729 v km 1,789 trati Čelákovice – Neratovice“ „Rekonstrukce a doplnění závor na přejezdu P2735 v km 3,992 trati Čelákovice – Neratovice“ „Rekonstrukce a výstavba PZS na přejezdu P2739 v km 4,884 trati Čelákovice - Neratovice“ „Rekonstrukce a výstavba PZS na přejezdu P2752 v km 9,925 trati Čelákovice - Neratovice“ „Rekonstrukce a výstavba PZS na přejezdu P2753 v km 10,693 trati Čelákovice - Neratovice“</w:t>
      </w:r>
      <w:r w:rsidRPr="00B87D91">
        <w:rPr>
          <w:b/>
          <w:color w:val="FF5200" w:themeColor="accent2"/>
          <w:sz w:val="36"/>
          <w:szCs w:val="36"/>
        </w:rPr>
        <w:t xml:space="preserve"> vedené pod </w:t>
      </w:r>
      <w:r w:rsidRPr="00B8038B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640EAE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81351/2026-SŽ-GŘ-07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D1A56CF" w14:textId="448FA2B4" w:rsidR="00FE429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62632" w:history="1">
            <w:r w:rsidR="00FE4290" w:rsidRPr="00D64A07">
              <w:rPr>
                <w:rStyle w:val="Hypertextovodkaz"/>
              </w:rPr>
              <w:t>Kapitola č. 1 Všeobecné informace o dodavateli</w:t>
            </w:r>
            <w:r w:rsidR="00FE4290">
              <w:rPr>
                <w:noProof/>
                <w:webHidden/>
              </w:rPr>
              <w:tab/>
            </w:r>
            <w:r w:rsidR="00FE4290">
              <w:rPr>
                <w:noProof/>
                <w:webHidden/>
              </w:rPr>
              <w:fldChar w:fldCharType="begin"/>
            </w:r>
            <w:r w:rsidR="00FE4290">
              <w:rPr>
                <w:noProof/>
                <w:webHidden/>
              </w:rPr>
              <w:instrText xml:space="preserve"> PAGEREF _Toc208862632 \h </w:instrText>
            </w:r>
            <w:r w:rsidR="00FE4290">
              <w:rPr>
                <w:noProof/>
                <w:webHidden/>
              </w:rPr>
            </w:r>
            <w:r w:rsidR="00FE4290"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2</w:t>
            </w:r>
            <w:r w:rsidR="00FE4290">
              <w:rPr>
                <w:noProof/>
                <w:webHidden/>
              </w:rPr>
              <w:fldChar w:fldCharType="end"/>
            </w:r>
          </w:hyperlink>
        </w:p>
        <w:p w14:paraId="768148A5" w14:textId="123D617B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3" w:history="1">
            <w:r w:rsidRPr="00D64A0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CCF1C" w14:textId="3DC90BF0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4" w:history="1">
            <w:r w:rsidRPr="00D64A0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25809" w14:textId="2A19CA27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5" w:history="1">
            <w:r w:rsidRPr="00D64A0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83C91" w14:textId="524690D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6" w:history="1">
            <w:r w:rsidRPr="00D64A07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864B5" w14:textId="0FC6830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7" w:history="1">
            <w:r w:rsidRPr="00D64A07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C7262" w14:textId="5B1CFB3A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8" w:history="1">
            <w:r w:rsidRPr="00D64A07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CF28A" w14:textId="31E49E38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9" w:history="1">
            <w:r w:rsidRPr="00D64A07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18946" w14:textId="374015E2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0" w:history="1">
            <w:r w:rsidRPr="00D64A0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C26E9" w14:textId="23AA5E43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1" w:history="1">
            <w:r w:rsidRPr="00D64A07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D8272" w14:textId="169ABA06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2" w:history="1">
            <w:r w:rsidRPr="00D64A07">
              <w:rPr>
                <w:rStyle w:val="Hypertextovodkaz"/>
              </w:rPr>
              <w:t>Kapitola č. 11 Přehled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4C65" w14:textId="5680FBF2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3" w:history="1">
            <w:r w:rsidRPr="00D64A0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2036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6263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63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6263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6263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DC97992" w:rsidR="00D6532E" w:rsidRPr="006564BB" w:rsidRDefault="00D6532E" w:rsidP="00EF4E96">
      <w:pPr>
        <w:pStyle w:val="Nadpisbezsl1-1"/>
        <w:jc w:val="both"/>
      </w:pPr>
      <w:bookmarkStart w:id="8" w:name="_Toc208862636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4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9035A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9035A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9035A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5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9035A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9035A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9035A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9035A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9035A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9035A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E2D9C47" w14:textId="77777777" w:rsidR="00D6532E" w:rsidRPr="00A804F0" w:rsidRDefault="00D6532E" w:rsidP="00C52A6F">
      <w:pPr>
        <w:spacing w:after="120"/>
        <w:jc w:val="both"/>
        <w:rPr>
          <w:rFonts w:ascii="Verdana" w:hAnsi="Verdana" w:cstheme="minorHAnsi"/>
          <w:highlight w:val="green"/>
        </w:rPr>
      </w:pPr>
      <w:r w:rsidRPr="00A804F0">
        <w:rPr>
          <w:rFonts w:ascii="Verdana" w:hAnsi="Verdana" w:cstheme="minorHAnsi"/>
          <w:highlight w:val="green"/>
        </w:rPr>
        <w:t>Výše uvedené hodnoty Ročního obratu jsou doloženy výkazy zisků a ztrát nebo obdobným dokladem podle právního řádu země sídla dodavatele v příloze k tomuto prohlášení.</w:t>
      </w:r>
    </w:p>
    <w:p w14:paraId="76D114A6" w14:textId="77777777" w:rsidR="00D6532E" w:rsidRPr="006564BB" w:rsidRDefault="00D6532E" w:rsidP="00C52A6F">
      <w:pPr>
        <w:jc w:val="both"/>
        <w:rPr>
          <w:rFonts w:ascii="Verdana" w:hAnsi="Verdana" w:cstheme="minorHAnsi"/>
        </w:rPr>
      </w:pPr>
      <w:r w:rsidRPr="00A804F0">
        <w:rPr>
          <w:rFonts w:ascii="Verdana" w:hAnsi="Verdana" w:cstheme="minorHAnsi"/>
          <w:b/>
          <w:highlight w:val="green"/>
        </w:rPr>
        <w:t>Přílohy:</w:t>
      </w:r>
      <w:r w:rsidRPr="00A804F0">
        <w:rPr>
          <w:rFonts w:ascii="Verdana" w:hAnsi="Verdana" w:cstheme="minorHAnsi"/>
          <w:highlight w:val="green"/>
        </w:rPr>
        <w:t xml:space="preserve"> výkazy zisků a ztrát nebo obdobný doklad podle právního řádu země sídla dodavatele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0886263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1C407A">
              <w:rPr>
                <w:b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0886263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08862639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7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8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Popis předmětu plnění </w:t>
            </w:r>
            <w:proofErr w:type="gramStart"/>
            <w:r w:rsidRPr="00833899">
              <w:rPr>
                <w:sz w:val="16"/>
                <w:szCs w:val="16"/>
              </w:rPr>
              <w:t>zakázky - v</w:t>
            </w:r>
            <w:proofErr w:type="gramEnd"/>
            <w:r w:rsidRPr="00833899">
              <w:rPr>
                <w:sz w:val="16"/>
                <w:szCs w:val="16"/>
              </w:rPr>
              <w:t>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Doba trvání </w:t>
            </w:r>
            <w:proofErr w:type="gramStart"/>
            <w:r w:rsidRPr="00833899">
              <w:rPr>
                <w:sz w:val="16"/>
                <w:szCs w:val="16"/>
              </w:rPr>
              <w:t>zkušenosti - délka</w:t>
            </w:r>
            <w:proofErr w:type="gramEnd"/>
            <w:r w:rsidRPr="00833899">
              <w:rPr>
                <w:sz w:val="16"/>
                <w:szCs w:val="16"/>
              </w:rPr>
              <w:t xml:space="preserve">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Objednatel zakázky (obch. firma/název a sídlo a kontaktní osoba </w:t>
            </w:r>
            <w:proofErr w:type="gramStart"/>
            <w:r w:rsidRPr="00833899">
              <w:rPr>
                <w:sz w:val="16"/>
                <w:szCs w:val="16"/>
              </w:rPr>
              <w:t>objednatele - jméno</w:t>
            </w:r>
            <w:proofErr w:type="gramEnd"/>
            <w:r w:rsidRPr="00833899">
              <w:rPr>
                <w:sz w:val="16"/>
                <w:szCs w:val="16"/>
              </w:rPr>
              <w:t>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</w:t>
            </w:r>
            <w:proofErr w:type="gramStart"/>
            <w:r w:rsidRPr="00833899">
              <w:rPr>
                <w:b w:val="0"/>
                <w:sz w:val="16"/>
                <w:szCs w:val="16"/>
              </w:rPr>
              <w:t xml:space="preserve">činností </w:t>
            </w:r>
            <w:r w:rsidR="00170521" w:rsidRPr="00170521">
              <w:rPr>
                <w:b w:val="0"/>
                <w:sz w:val="16"/>
                <w:szCs w:val="16"/>
              </w:rPr>
              <w:t>- v</w:t>
            </w:r>
            <w:proofErr w:type="gramEnd"/>
            <w:r w:rsidR="00170521" w:rsidRPr="00170521">
              <w:rPr>
                <w:b w:val="0"/>
                <w:sz w:val="16"/>
                <w:szCs w:val="16"/>
              </w:rPr>
              <w:t xml:space="preserve">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7523B4C1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či jiná odborná způsobilost: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0886264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0886264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3D106291" w:rsidR="00066766" w:rsidRDefault="00EB5220" w:rsidP="00EB5220">
      <w:pPr>
        <w:pStyle w:val="Nadpisbezsl1-1"/>
      </w:pPr>
      <w:bookmarkStart w:id="14" w:name="_Toc208862642"/>
      <w:r>
        <w:lastRenderedPageBreak/>
        <w:t xml:space="preserve">Kapitola č. </w:t>
      </w:r>
      <w:r w:rsidR="00D84A9C">
        <w:t xml:space="preserve">11 </w:t>
      </w:r>
      <w:r w:rsidR="00236D43">
        <w:t xml:space="preserve">Přehled </w:t>
      </w:r>
      <w:r>
        <w:t>technických zařízení</w:t>
      </w:r>
      <w:r w:rsidR="00166978">
        <w:rPr>
          <w:rStyle w:val="Znakapoznpodarou"/>
        </w:rPr>
        <w:footnoteReference w:id="9"/>
      </w:r>
      <w:bookmarkEnd w:id="14"/>
    </w:p>
    <w:p w14:paraId="56257118" w14:textId="63AD6562" w:rsidR="00EB5220" w:rsidRPr="00D36729" w:rsidRDefault="00EB5220" w:rsidP="00EB5220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="00D339E2" w:rsidRPr="00D339E2">
        <w:rPr>
          <w:b/>
        </w:rPr>
        <w:t xml:space="preserve"> </w:t>
      </w:r>
      <w:r w:rsidR="00D339E2"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EB5220" w:rsidRPr="00D36729" w14:paraId="4ACC684A" w14:textId="77777777" w:rsidTr="00EF4E96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BE84F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EC141D" w14:textId="2F81E859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EB5220" w:rsidRPr="00D36729" w14:paraId="5FAC54AD" w14:textId="77777777" w:rsidTr="00EF4E96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9AADD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C9ACE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BBA55B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C369B4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BAE977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B7A95" w14:textId="77777777" w:rsidR="00EB5220" w:rsidRPr="006F0B82" w:rsidDel="00E4519B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A85D1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EB5220" w:rsidRPr="00D36729" w14:paraId="6596E3BD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2045983309"/>
            <w:placeholder>
              <w:docPart w:val="A96FE4367636458096E39FE8C4A510CD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396210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8977842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3EB43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19744366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17152F1A" w14:textId="113635A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03029712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CB00B" w14:textId="10112A6B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011158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BA674B" w14:textId="75BF66B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12305823"/>
            <w:placeholder>
              <w:docPart w:val="0E37945E2751455F937F86B0E056D2F2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98527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7819868"/>
            <w:placeholder>
              <w:docPart w:val="7C03006BB19A439CAE39F478359EC3A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16325C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53AAEEA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94925531"/>
            <w:placeholder>
              <w:docPart w:val="29702A461AD04D29B8AB754CCDFDC84E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ABAE3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4729323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D4744AE" w14:textId="4C90D72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3137317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522292BD" w14:textId="00CBC364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5377317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643A19" w14:textId="5D2BCE5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33245668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1597F8" w14:textId="778E890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20015"/>
            <w:placeholder>
              <w:docPart w:val="D1B2E8CEA4A74583903A98555A713CE4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73B220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838472829"/>
            <w:placeholder>
              <w:docPart w:val="2986A86EEC87415ABDDFDC6BE2FD235D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555D6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5FBCAE31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851925908"/>
            <w:placeholder>
              <w:docPart w:val="BFAE2B4BF24242B286ACFE024C42970C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54F504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8206011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486228" w14:textId="5609693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51403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A9237" w14:textId="313EA9D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03394939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F82139" w14:textId="553FC03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8140563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1F4800" w14:textId="1A57B425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18874397"/>
            <w:placeholder>
              <w:docPart w:val="7FEA08C0BD5A4CF1ACA785DB0166978E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9D5A2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4843670"/>
            <w:placeholder>
              <w:docPart w:val="719440240F7A4B6F96B7D9DD815F64D9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257314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D5DFF66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22925919"/>
            <w:placeholder>
              <w:docPart w:val="B3D878CB97054851AF5B72329E5C018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73652A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91497575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FCF485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98144718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D5A40" w14:textId="29FB0C6D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728462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BC0B1D" w14:textId="5124BA1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0404833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032469" w14:textId="536B458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78085148"/>
            <w:placeholder>
              <w:docPart w:val="805DA9831A2B418ABA16AD33D1F02920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98B7EB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473911"/>
            <w:placeholder>
              <w:docPart w:val="A7E9330A32D4422C881E3A8D762B0B3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D4A229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4D8CC235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11552015"/>
            <w:placeholder>
              <w:docPart w:val="8D0988D4A92A4A3097CCBBD67E255099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BB33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91632436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B7F411" w14:textId="1693577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07870163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1AFFE6" w14:textId="54C660C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73589859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7FE95" w14:textId="3374A55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8255975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4E86C6" w14:textId="0B4E2F2C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11077648"/>
            <w:placeholder>
              <w:docPart w:val="8C788F6F507D4D83BC718D7DABC2994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95424E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91299452"/>
            <w:placeholder>
              <w:docPart w:val="5FF584066F5F4F90AAA72CE64A87469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1D8538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3B6C54F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69183627"/>
            <w:placeholder>
              <w:docPart w:val="5EFB8116204D40B7969E1C682C7D6BD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C0357A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1216601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7475B52" w14:textId="08EC6306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6274541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787199B" w14:textId="66B488C0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730833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4EE075C" w14:textId="314C00E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144034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9D02CE" w14:textId="533AFC9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8601108"/>
            <w:placeholder>
              <w:docPart w:val="52FDE6A6D0AA4885A11783194E71B36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815D0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57795701"/>
            <w:placeholder>
              <w:docPart w:val="006FC3B25FCD442C84F9C10D1DFB733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1DA6DE5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65BC1661" w14:textId="77777777" w:rsidR="00EB5220" w:rsidRPr="00D36729" w:rsidRDefault="00EB5220" w:rsidP="00EB5220">
      <w:pPr>
        <w:rPr>
          <w:rFonts w:ascii="Verdana" w:hAnsi="Verdana"/>
          <w:i/>
        </w:rPr>
      </w:pPr>
    </w:p>
    <w:p w14:paraId="7BB3674B" w14:textId="77777777" w:rsidR="00EB5220" w:rsidRDefault="00EB5220" w:rsidP="00EB5220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2C8EA334" w14:textId="7AFCB7E0" w:rsidR="00EB5220" w:rsidRDefault="00EB5220" w:rsidP="00EB5220">
      <w:pPr>
        <w:pStyle w:val="Textbezslovn"/>
        <w:tabs>
          <w:tab w:val="left" w:pos="851"/>
        </w:tabs>
      </w:pPr>
      <w:r w:rsidRPr="00B710D5">
        <w:t xml:space="preserve">Protokol o provedení provozní zkoušky jednotlivého konkrétního stroje nebo čestné prohlášení ve smyslu čl. </w:t>
      </w:r>
      <w:r w:rsidRPr="0065336D">
        <w:t>19.3.</w:t>
      </w:r>
      <w:r>
        <w:t xml:space="preserve"> Výzvy k podání nabídk</w:t>
      </w:r>
      <w:r w:rsidR="00166978">
        <w:t>y</w:t>
      </w:r>
      <w:r>
        <w:t xml:space="preserve">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0886264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0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9035A4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9035A4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70D3B" w14:textId="77777777" w:rsidR="009035A4" w:rsidRDefault="009035A4" w:rsidP="00962258">
      <w:pPr>
        <w:spacing w:after="0" w:line="240" w:lineRule="auto"/>
      </w:pPr>
      <w:r>
        <w:separator/>
      </w:r>
    </w:p>
  </w:endnote>
  <w:endnote w:type="continuationSeparator" w:id="0">
    <w:p w14:paraId="662FE8E5" w14:textId="77777777" w:rsidR="009035A4" w:rsidRDefault="009035A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801B1" w14:textId="77777777" w:rsidR="009035A4" w:rsidRDefault="009035A4" w:rsidP="00962258">
      <w:pPr>
        <w:spacing w:after="0" w:line="240" w:lineRule="auto"/>
      </w:pPr>
      <w:r>
        <w:separator/>
      </w:r>
    </w:p>
  </w:footnote>
  <w:footnote w:type="continuationSeparator" w:id="0">
    <w:p w14:paraId="5E09889E" w14:textId="77777777" w:rsidR="009035A4" w:rsidRDefault="009035A4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5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6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7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8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9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0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9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2E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612D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407A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00F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1021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0EAE"/>
    <w:rsid w:val="00641082"/>
    <w:rsid w:val="00642162"/>
    <w:rsid w:val="0064673D"/>
    <w:rsid w:val="0065336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463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4F74"/>
    <w:rsid w:val="007C641A"/>
    <w:rsid w:val="007D0559"/>
    <w:rsid w:val="007D4F89"/>
    <w:rsid w:val="007D5A8D"/>
    <w:rsid w:val="007E0236"/>
    <w:rsid w:val="007E079C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5C69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79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8B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35A4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762B5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2036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27CEB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2E9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257D"/>
    <w:rsid w:val="00B75EE1"/>
    <w:rsid w:val="00B77481"/>
    <w:rsid w:val="00B77C6D"/>
    <w:rsid w:val="00B8009C"/>
    <w:rsid w:val="00B8038B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D3358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6CE2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96FE4367636458096E39FE8C4A510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B20B4A-CDAE-4725-B51A-1A79CDC989C5}"/>
      </w:docPartPr>
      <w:docPartBody>
        <w:p w:rsidR="00376800" w:rsidRDefault="00E27588" w:rsidP="00E27588">
          <w:pPr>
            <w:pStyle w:val="A96FE4367636458096E39FE8C4A510C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FDF0DA563EE4E3FAFBB41A2F83663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0E8ACB-39F5-4E45-9C1D-7FCCDD1B1E74}"/>
      </w:docPartPr>
      <w:docPartBody>
        <w:p w:rsidR="00376800" w:rsidRDefault="00E27588" w:rsidP="00E27588">
          <w:pPr>
            <w:pStyle w:val="DFDF0DA563EE4E3FAFBB41A2F836638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E37945E2751455F937F86B0E056D2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044727-768B-4664-89E8-975989F07A02}"/>
      </w:docPartPr>
      <w:docPartBody>
        <w:p w:rsidR="00376800" w:rsidRDefault="00E27588" w:rsidP="00E27588">
          <w:pPr>
            <w:pStyle w:val="0E37945E2751455F937F86B0E056D2F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C03006BB19A439CAE39F478359EC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634F6E-CDE9-4CD0-B72D-7D14B951DD19}"/>
      </w:docPartPr>
      <w:docPartBody>
        <w:p w:rsidR="00376800" w:rsidRDefault="00E27588" w:rsidP="00E27588">
          <w:pPr>
            <w:pStyle w:val="7C03006BB19A439CAE39F478359EC3A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702A461AD04D29B8AB754CCDFDC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DFC95B-56E1-4D73-9AEB-F1443647CB2C}"/>
      </w:docPartPr>
      <w:docPartBody>
        <w:p w:rsidR="00376800" w:rsidRDefault="00E27588" w:rsidP="00E27588">
          <w:pPr>
            <w:pStyle w:val="29702A461AD04D29B8AB754CCDFDC84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1B2E8CEA4A74583903A98555A713C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D6BD0-CF4F-477F-8EAD-DB731D5EE82A}"/>
      </w:docPartPr>
      <w:docPartBody>
        <w:p w:rsidR="00376800" w:rsidRDefault="00E27588" w:rsidP="00E27588">
          <w:pPr>
            <w:pStyle w:val="D1B2E8CEA4A74583903A98555A713CE4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86A86EEC87415ABDDFDC6BE2FD23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E515F-B93F-49CB-BA56-60A25AB4E27C}"/>
      </w:docPartPr>
      <w:docPartBody>
        <w:p w:rsidR="00376800" w:rsidRDefault="00E27588" w:rsidP="00E27588">
          <w:pPr>
            <w:pStyle w:val="2986A86EEC87415ABDDFDC6BE2FD235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FAE2B4BF24242B286ACFE024C4297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5F2B39-078A-4EC8-A072-108BEEA9C7F8}"/>
      </w:docPartPr>
      <w:docPartBody>
        <w:p w:rsidR="00376800" w:rsidRDefault="00E27588" w:rsidP="00E27588">
          <w:pPr>
            <w:pStyle w:val="BFAE2B4BF24242B286ACFE024C42970C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FEA08C0BD5A4CF1ACA785DB016697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9DA3E6-132E-40EF-A304-A83453A8C252}"/>
      </w:docPartPr>
      <w:docPartBody>
        <w:p w:rsidR="00376800" w:rsidRDefault="00E27588" w:rsidP="00E27588">
          <w:pPr>
            <w:pStyle w:val="7FEA08C0BD5A4CF1ACA785DB0166978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9440240F7A4B6F96B7D9DD815F64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79308-C392-4EB1-95ED-814ABA7CDD74}"/>
      </w:docPartPr>
      <w:docPartBody>
        <w:p w:rsidR="00376800" w:rsidRDefault="00E27588" w:rsidP="00E27588">
          <w:pPr>
            <w:pStyle w:val="719440240F7A4B6F96B7D9DD815F64D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3D878CB97054851AF5B72329E5C01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77DBB4-2B5C-4CA5-A934-326BA008634D}"/>
      </w:docPartPr>
      <w:docPartBody>
        <w:p w:rsidR="00376800" w:rsidRDefault="00E27588" w:rsidP="00E27588">
          <w:pPr>
            <w:pStyle w:val="B3D878CB97054851AF5B72329E5C018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40F1F4F42AA4587B6013DF4833F23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6A14B8-030F-4D2F-AD63-65076282C49B}"/>
      </w:docPartPr>
      <w:docPartBody>
        <w:p w:rsidR="00376800" w:rsidRDefault="00E27588" w:rsidP="00E27588">
          <w:pPr>
            <w:pStyle w:val="140F1F4F42AA4587B6013DF4833F23A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05DA9831A2B418ABA16AD33D1F029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6877D2-20E6-408C-B9B2-B2735ED7DA38}"/>
      </w:docPartPr>
      <w:docPartBody>
        <w:p w:rsidR="00376800" w:rsidRDefault="00E27588" w:rsidP="00E27588">
          <w:pPr>
            <w:pStyle w:val="805DA9831A2B418ABA16AD33D1F02920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7E9330A32D4422C881E3A8D762B0B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486176-5716-4309-968C-B6A19CE721CE}"/>
      </w:docPartPr>
      <w:docPartBody>
        <w:p w:rsidR="00376800" w:rsidRDefault="00E27588" w:rsidP="00E27588">
          <w:pPr>
            <w:pStyle w:val="A7E9330A32D4422C881E3A8D762B0B3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D0988D4A92A4A3097CCBBD67E2550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AC42F8-5F7B-4C94-B04E-196188E8F4A9}"/>
      </w:docPartPr>
      <w:docPartBody>
        <w:p w:rsidR="00376800" w:rsidRDefault="00E27588" w:rsidP="00E27588">
          <w:pPr>
            <w:pStyle w:val="8D0988D4A92A4A3097CCBBD67E25509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C788F6F507D4D83BC718D7DABC299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AAF266-536D-434F-8F67-FCB0AE1478D6}"/>
      </w:docPartPr>
      <w:docPartBody>
        <w:p w:rsidR="00376800" w:rsidRDefault="00E27588" w:rsidP="00E27588">
          <w:pPr>
            <w:pStyle w:val="8C788F6F507D4D83BC718D7DABC2994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FF584066F5F4F90AAA72CE64A8746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ACE98A-A59C-4D76-9383-A29A6BA4786A}"/>
      </w:docPartPr>
      <w:docPartBody>
        <w:p w:rsidR="00376800" w:rsidRDefault="00E27588" w:rsidP="00E27588">
          <w:pPr>
            <w:pStyle w:val="5FF584066F5F4F90AAA72CE64A87469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FB8116204D40B7969E1C682C7D6B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8AB343-18E4-4311-8D7E-E0737FC3D47F}"/>
      </w:docPartPr>
      <w:docPartBody>
        <w:p w:rsidR="00376800" w:rsidRDefault="00E27588" w:rsidP="00E27588">
          <w:pPr>
            <w:pStyle w:val="5EFB8116204D40B7969E1C682C7D6BD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2FDE6A6D0AA4885A11783194E71B3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9635D4-834B-488B-84F3-89C6D0FB7448}"/>
      </w:docPartPr>
      <w:docPartBody>
        <w:p w:rsidR="00376800" w:rsidRDefault="00E27588" w:rsidP="00E27588">
          <w:pPr>
            <w:pStyle w:val="52FDE6A6D0AA4885A11783194E71B36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06FC3B25FCD442C84F9C10D1DFB73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6DCDBE-94BA-41A1-A016-79BC8EDC5BD1}"/>
      </w:docPartPr>
      <w:docPartBody>
        <w:p w:rsidR="00376800" w:rsidRDefault="00E27588" w:rsidP="00E27588">
          <w:pPr>
            <w:pStyle w:val="006FC3B25FCD442C84F9C10D1DFB733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0F4E2E"/>
    <w:rsid w:val="001079AC"/>
    <w:rsid w:val="00215FBE"/>
    <w:rsid w:val="002450A8"/>
    <w:rsid w:val="002479B1"/>
    <w:rsid w:val="00374734"/>
    <w:rsid w:val="00376800"/>
    <w:rsid w:val="003A66C8"/>
    <w:rsid w:val="003E500F"/>
    <w:rsid w:val="0045525D"/>
    <w:rsid w:val="004A5D86"/>
    <w:rsid w:val="004B48D8"/>
    <w:rsid w:val="005118C8"/>
    <w:rsid w:val="00581789"/>
    <w:rsid w:val="00592296"/>
    <w:rsid w:val="006B7641"/>
    <w:rsid w:val="006C6A0E"/>
    <w:rsid w:val="006E6463"/>
    <w:rsid w:val="00746B38"/>
    <w:rsid w:val="007C4F74"/>
    <w:rsid w:val="007C641A"/>
    <w:rsid w:val="007E079C"/>
    <w:rsid w:val="008211BB"/>
    <w:rsid w:val="008C7E8B"/>
    <w:rsid w:val="00925D65"/>
    <w:rsid w:val="009762B5"/>
    <w:rsid w:val="00A65711"/>
    <w:rsid w:val="00AC4100"/>
    <w:rsid w:val="00BC73A3"/>
    <w:rsid w:val="00BF3D3C"/>
    <w:rsid w:val="00C53F46"/>
    <w:rsid w:val="00C74C99"/>
    <w:rsid w:val="00CD0DBE"/>
    <w:rsid w:val="00CD3358"/>
    <w:rsid w:val="00CF089C"/>
    <w:rsid w:val="00E16E5B"/>
    <w:rsid w:val="00E27588"/>
    <w:rsid w:val="00E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01D830D3C3604A0B9D4622A9B238A101">
    <w:name w:val="01D830D3C3604A0B9D4622A9B238A101"/>
    <w:rsid w:val="002479B1"/>
  </w:style>
  <w:style w:type="paragraph" w:customStyle="1" w:styleId="5E4CB930CAB544B99C6DA5A6DE116FBF">
    <w:name w:val="5E4CB930CAB544B99C6DA5A6DE116FBF"/>
    <w:rsid w:val="002479B1"/>
  </w:style>
  <w:style w:type="paragraph" w:customStyle="1" w:styleId="E8814A8204CB4E2B96C63DE241CC1963">
    <w:name w:val="E8814A8204CB4E2B96C63DE241CC1963"/>
    <w:rsid w:val="002479B1"/>
  </w:style>
  <w:style w:type="paragraph" w:customStyle="1" w:styleId="F0223890D67348F8B755B163E8331B6C">
    <w:name w:val="F0223890D67348F8B755B163E8331B6C"/>
    <w:rsid w:val="002479B1"/>
  </w:style>
  <w:style w:type="paragraph" w:customStyle="1" w:styleId="44A40BE0B0BE4E9C80629C011E10C9AF">
    <w:name w:val="44A40BE0B0BE4E9C80629C011E10C9AF"/>
    <w:rsid w:val="002479B1"/>
  </w:style>
  <w:style w:type="paragraph" w:customStyle="1" w:styleId="BDD92709007940F984FD98E15939C866">
    <w:name w:val="BDD92709007940F984FD98E15939C866"/>
    <w:rsid w:val="002479B1"/>
  </w:style>
  <w:style w:type="paragraph" w:customStyle="1" w:styleId="345634E01B6044FE81FD94811BFA95D8">
    <w:name w:val="345634E01B6044FE81FD94811BFA95D8"/>
    <w:rsid w:val="002479B1"/>
  </w:style>
  <w:style w:type="paragraph" w:customStyle="1" w:styleId="1EC13502801345FE90F79E76AE8A4B02">
    <w:name w:val="1EC13502801345FE90F79E76AE8A4B02"/>
    <w:rsid w:val="002479B1"/>
  </w:style>
  <w:style w:type="paragraph" w:customStyle="1" w:styleId="6ACE2DA58E754C649A53C259DCF7777E">
    <w:name w:val="6ACE2DA58E754C649A53C259DCF7777E"/>
    <w:rsid w:val="002479B1"/>
  </w:style>
  <w:style w:type="paragraph" w:customStyle="1" w:styleId="A96FE4367636458096E39FE8C4A510CD">
    <w:name w:val="A96FE4367636458096E39FE8C4A510CD"/>
    <w:rsid w:val="002450A8"/>
  </w:style>
  <w:style w:type="paragraph" w:customStyle="1" w:styleId="DFDF0DA563EE4E3FAFBB41A2F836638D">
    <w:name w:val="DFDF0DA563EE4E3FAFBB41A2F836638D"/>
    <w:rsid w:val="002450A8"/>
  </w:style>
  <w:style w:type="paragraph" w:customStyle="1" w:styleId="0E37945E2751455F937F86B0E056D2F2">
    <w:name w:val="0E37945E2751455F937F86B0E056D2F2"/>
    <w:rsid w:val="002450A8"/>
  </w:style>
  <w:style w:type="paragraph" w:customStyle="1" w:styleId="7C03006BB19A439CAE39F478359EC3AE">
    <w:name w:val="7C03006BB19A439CAE39F478359EC3AE"/>
    <w:rsid w:val="002450A8"/>
  </w:style>
  <w:style w:type="paragraph" w:customStyle="1" w:styleId="29702A461AD04D29B8AB754CCDFDC84E">
    <w:name w:val="29702A461AD04D29B8AB754CCDFDC84E"/>
    <w:rsid w:val="002450A8"/>
  </w:style>
  <w:style w:type="paragraph" w:customStyle="1" w:styleId="D1B2E8CEA4A74583903A98555A713CE4">
    <w:name w:val="D1B2E8CEA4A74583903A98555A713CE4"/>
    <w:rsid w:val="002450A8"/>
  </w:style>
  <w:style w:type="paragraph" w:customStyle="1" w:styleId="2986A86EEC87415ABDDFDC6BE2FD235D">
    <w:name w:val="2986A86EEC87415ABDDFDC6BE2FD235D"/>
    <w:rsid w:val="002450A8"/>
  </w:style>
  <w:style w:type="paragraph" w:customStyle="1" w:styleId="BFAE2B4BF24242B286ACFE024C42970C">
    <w:name w:val="BFAE2B4BF24242B286ACFE024C42970C"/>
    <w:rsid w:val="002450A8"/>
  </w:style>
  <w:style w:type="paragraph" w:customStyle="1" w:styleId="7FEA08C0BD5A4CF1ACA785DB0166978E">
    <w:name w:val="7FEA08C0BD5A4CF1ACA785DB0166978E"/>
    <w:rsid w:val="002450A8"/>
  </w:style>
  <w:style w:type="paragraph" w:customStyle="1" w:styleId="719440240F7A4B6F96B7D9DD815F64D9">
    <w:name w:val="719440240F7A4B6F96B7D9DD815F64D9"/>
    <w:rsid w:val="002450A8"/>
  </w:style>
  <w:style w:type="paragraph" w:customStyle="1" w:styleId="B3D878CB97054851AF5B72329E5C0182">
    <w:name w:val="B3D878CB97054851AF5B72329E5C0182"/>
    <w:rsid w:val="002450A8"/>
  </w:style>
  <w:style w:type="paragraph" w:customStyle="1" w:styleId="140F1F4F42AA4587B6013DF4833F23A1">
    <w:name w:val="140F1F4F42AA4587B6013DF4833F23A1"/>
    <w:rsid w:val="002450A8"/>
  </w:style>
  <w:style w:type="paragraph" w:customStyle="1" w:styleId="805DA9831A2B418ABA16AD33D1F02920">
    <w:name w:val="805DA9831A2B418ABA16AD33D1F02920"/>
    <w:rsid w:val="002450A8"/>
  </w:style>
  <w:style w:type="paragraph" w:customStyle="1" w:styleId="A7E9330A32D4422C881E3A8D762B0B31">
    <w:name w:val="A7E9330A32D4422C881E3A8D762B0B31"/>
    <w:rsid w:val="002450A8"/>
  </w:style>
  <w:style w:type="paragraph" w:customStyle="1" w:styleId="8D0988D4A92A4A3097CCBBD67E255099">
    <w:name w:val="8D0988D4A92A4A3097CCBBD67E255099"/>
    <w:rsid w:val="002450A8"/>
  </w:style>
  <w:style w:type="paragraph" w:customStyle="1" w:styleId="8C788F6F507D4D83BC718D7DABC29948">
    <w:name w:val="8C788F6F507D4D83BC718D7DABC29948"/>
    <w:rsid w:val="002450A8"/>
  </w:style>
  <w:style w:type="paragraph" w:customStyle="1" w:styleId="5FF584066F5F4F90AAA72CE64A87469B">
    <w:name w:val="5FF584066F5F4F90AAA72CE64A87469B"/>
    <w:rsid w:val="002450A8"/>
  </w:style>
  <w:style w:type="paragraph" w:customStyle="1" w:styleId="5EFB8116204D40B7969E1C682C7D6BD1">
    <w:name w:val="5EFB8116204D40B7969E1C682C7D6BD1"/>
    <w:rsid w:val="002450A8"/>
  </w:style>
  <w:style w:type="paragraph" w:customStyle="1" w:styleId="52FDE6A6D0AA4885A11783194E71B368">
    <w:name w:val="52FDE6A6D0AA4885A11783194E71B368"/>
    <w:rsid w:val="002450A8"/>
  </w:style>
  <w:style w:type="paragraph" w:customStyle="1" w:styleId="006FC3B25FCD442C84F9C10D1DFB733B">
    <w:name w:val="006FC3B25FCD442C84F9C10D1DFB733B"/>
    <w:rsid w:val="002450A8"/>
  </w:style>
  <w:style w:type="paragraph" w:customStyle="1" w:styleId="B0E12F8B5BAB42E68F6504FD637AA551">
    <w:name w:val="B0E12F8B5BAB42E68F6504FD637AA551"/>
    <w:rsid w:val="002450A8"/>
  </w:style>
  <w:style w:type="paragraph" w:customStyle="1" w:styleId="DE8BC9535E614A5EBFB9CD5298E1C115">
    <w:name w:val="DE8BC9535E614A5EBFB9CD5298E1C115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BD83AE7999EC4D158BAD9749B1D870F1">
    <w:name w:val="BD83AE7999EC4D158BAD9749B1D870F1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E7B2F2A2E0DF4B4191942103DA2980A1">
    <w:name w:val="E7B2F2A2E0DF4B4191942103DA2980A1"/>
    <w:rsid w:val="002450A8"/>
  </w:style>
  <w:style w:type="paragraph" w:customStyle="1" w:styleId="01D830D3C3604A0B9D4622A9B238A1011">
    <w:name w:val="01D830D3C3604A0B9D4622A9B238A10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1">
    <w:name w:val="5E4CB930CAB544B99C6DA5A6DE116FB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1">
    <w:name w:val="E8814A8204CB4E2B96C63DE241CC1963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1">
    <w:name w:val="F0223890D67348F8B755B163E8331B6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1">
    <w:name w:val="44A40BE0B0BE4E9C80629C011E10C9A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1">
    <w:name w:val="BDD92709007940F984FD98E15939C866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1">
    <w:name w:val="345634E01B6044FE81FD94811BFA95D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1">
    <w:name w:val="1EC13502801345FE90F79E76AE8A4B0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1">
    <w:name w:val="6ACE2DA58E754C649A53C259DCF7777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1">
    <w:name w:val="A96FE4367636458096E39FE8C4A510C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1">
    <w:name w:val="DFDF0DA563EE4E3FAFBB41A2F836638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1">
    <w:name w:val="0E37945E2751455F937F86B0E056D2F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1">
    <w:name w:val="7C03006BB19A439CAE39F478359EC3A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1">
    <w:name w:val="29702A461AD04D29B8AB754CCDFDC84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1">
    <w:name w:val="D1B2E8CEA4A74583903A98555A713CE4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1">
    <w:name w:val="2986A86EEC87415ABDDFDC6BE2FD235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1">
    <w:name w:val="BFAE2B4BF24242B286ACFE024C42970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1">
    <w:name w:val="7FEA08C0BD5A4CF1ACA785DB0166978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1">
    <w:name w:val="719440240F7A4B6F96B7D9DD815F64D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1">
    <w:name w:val="B3D878CB97054851AF5B72329E5C018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1">
    <w:name w:val="140F1F4F42AA4587B6013DF4833F23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1">
    <w:name w:val="805DA9831A2B418ABA16AD33D1F02920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1">
    <w:name w:val="A7E9330A32D4422C881E3A8D762B0B3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1">
    <w:name w:val="8D0988D4A92A4A3097CCBBD67E25509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1">
    <w:name w:val="8C788F6F507D4D83BC718D7DABC2994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1">
    <w:name w:val="5FF584066F5F4F90AAA72CE64A87469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1">
    <w:name w:val="5EFB8116204D40B7969E1C682C7D6BD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1">
    <w:name w:val="52FDE6A6D0AA4885A11783194E71B36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1">
    <w:name w:val="006FC3B25FCD442C84F9C10D1DFB733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1">
    <w:name w:val="DE8BC9535E614A5EBFB9CD5298E1C115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1">
    <w:name w:val="BD83AE7999EC4D158BAD9749B1D870F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1">
    <w:name w:val="E7B2F2A2E0DF4B4191942103DA2980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0B8E14-8FAC-4FB0-BB87-4A01B90DB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15</Pages>
  <Words>3825</Words>
  <Characters>22573</Characters>
  <Application>Microsoft Office Word</Application>
  <DocSecurity>0</DocSecurity>
  <Lines>188</Lines>
  <Paragraphs>52</Paragraphs>
  <ScaleCrop>false</ScaleCrop>
  <Company>SŽDC s.o.</Company>
  <LinksUpToDate>false</LinksUpToDate>
  <CharactersWithSpaces>26346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Baudis Martin, Bc.</cp:lastModifiedBy>
  <cp:revision>9</cp:revision>
  <cp:lastPrinted>2019-03-07T14:42:00Z</cp:lastPrinted>
  <dcterms:created xsi:type="dcterms:W3CDTF">2025-09-16T12:55:00Z</dcterms:created>
  <dcterms:modified xsi:type="dcterms:W3CDTF">2026-08-03T08:47:00Z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